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AEA" w:rsidRDefault="006E7AEA" w:rsidP="006E7AEA">
      <w:pPr>
        <w:rPr>
          <w:b/>
          <w:bCs/>
          <w:sz w:val="22"/>
          <w:szCs w:val="22"/>
        </w:rPr>
      </w:pPr>
    </w:p>
    <w:p w:rsidR="00642313" w:rsidRDefault="00563C8B" w:rsidP="00642313">
      <w:pPr>
        <w:pBdr>
          <w:top w:val="single" w:sz="4" w:space="16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13.5pt;margin-top:-.8pt;width:28.9pt;height:56.4pt;z-index:251657728;visibility:visible;mso-wrap-edited:f" o:preferrelative="f">
            <v:imagedata r:id="rId6" o:title=""/>
            <o:lock v:ext="edit" aspectratio="f"/>
            <w10:anchorlock/>
          </v:shape>
          <o:OLEObject Type="Embed" ProgID="Word.Picture.8" ShapeID="_x0000_s1028" DrawAspect="Content" ObjectID="_1492410251" r:id="rId7"/>
        </w:pict>
      </w:r>
      <w:r w:rsidR="00642313">
        <w:rPr>
          <w:b/>
          <w:bCs/>
          <w:i/>
          <w:iCs/>
          <w:sz w:val="22"/>
          <w:szCs w:val="22"/>
        </w:rPr>
        <w:t>ISTITUTO  DI  ISTRUZIONE  SUPERIORE</w:t>
      </w:r>
      <w:proofErr w:type="gramStart"/>
      <w:r w:rsidR="00642313">
        <w:rPr>
          <w:b/>
          <w:bCs/>
          <w:i/>
          <w:iCs/>
          <w:sz w:val="22"/>
          <w:szCs w:val="22"/>
        </w:rPr>
        <w:t xml:space="preserve">   </w:t>
      </w:r>
      <w:proofErr w:type="gramEnd"/>
      <w:r w:rsidR="00642313">
        <w:rPr>
          <w:b/>
          <w:bCs/>
          <w:i/>
          <w:iCs/>
          <w:sz w:val="22"/>
          <w:szCs w:val="22"/>
        </w:rPr>
        <w:t>STATALE</w:t>
      </w:r>
    </w:p>
    <w:p w:rsidR="00642313" w:rsidRDefault="00642313" w:rsidP="00642313">
      <w:pPr>
        <w:pBdr>
          <w:top w:val="single" w:sz="4" w:space="16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(</w:t>
      </w:r>
      <w:proofErr w:type="spellStart"/>
      <w:r>
        <w:rPr>
          <w:b/>
          <w:bCs/>
          <w:i/>
          <w:iCs/>
          <w:sz w:val="22"/>
          <w:szCs w:val="22"/>
        </w:rPr>
        <w:t>I.T.I.S.Informatica</w:t>
      </w:r>
      <w:proofErr w:type="spellEnd"/>
      <w:proofErr w:type="gramStart"/>
      <w:r>
        <w:rPr>
          <w:b/>
          <w:bCs/>
          <w:i/>
          <w:iCs/>
          <w:sz w:val="22"/>
          <w:szCs w:val="22"/>
        </w:rPr>
        <w:t xml:space="preserve">  </w:t>
      </w:r>
      <w:proofErr w:type="gramEnd"/>
      <w:r>
        <w:rPr>
          <w:b/>
          <w:bCs/>
          <w:i/>
          <w:iCs/>
          <w:sz w:val="22"/>
          <w:szCs w:val="22"/>
        </w:rPr>
        <w:t>e Telecomunicazioni–Liceo Scientifico)</w:t>
      </w:r>
    </w:p>
    <w:p w:rsidR="00642313" w:rsidRDefault="00642313" w:rsidP="00642313">
      <w:pPr>
        <w:pBdr>
          <w:top w:val="single" w:sz="4" w:space="16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b/>
          <w:bCs/>
          <w:i/>
          <w:iCs/>
          <w:sz w:val="22"/>
          <w:szCs w:val="22"/>
        </w:rPr>
      </w:pPr>
      <w:r>
        <w:rPr>
          <w:bCs/>
          <w:iCs/>
          <w:sz w:val="22"/>
          <w:szCs w:val="22"/>
        </w:rPr>
        <w:t>Corso Aspromonte –</w:t>
      </w:r>
      <w:proofErr w:type="spellStart"/>
      <w:r>
        <w:rPr>
          <w:bCs/>
          <w:iCs/>
          <w:sz w:val="22"/>
          <w:szCs w:val="22"/>
        </w:rPr>
        <w:t>Tel.e</w:t>
      </w:r>
      <w:proofErr w:type="spellEnd"/>
      <w:r>
        <w:rPr>
          <w:bCs/>
          <w:iCs/>
          <w:sz w:val="22"/>
          <w:szCs w:val="22"/>
        </w:rPr>
        <w:t xml:space="preserve"> Fax 0966-86186</w:t>
      </w:r>
      <w:proofErr w:type="gramStart"/>
      <w:r>
        <w:rPr>
          <w:bCs/>
          <w:iCs/>
          <w:sz w:val="22"/>
          <w:szCs w:val="22"/>
        </w:rPr>
        <w:t xml:space="preserve">  </w:t>
      </w:r>
      <w:proofErr w:type="gramEnd"/>
      <w:r>
        <w:rPr>
          <w:bCs/>
          <w:iCs/>
          <w:sz w:val="22"/>
          <w:szCs w:val="22"/>
        </w:rPr>
        <w:t xml:space="preserve">– 89014 </w:t>
      </w:r>
      <w:r>
        <w:rPr>
          <w:b/>
          <w:iCs/>
          <w:sz w:val="22"/>
          <w:szCs w:val="22"/>
        </w:rPr>
        <w:t>Oppido Mamertina (RC</w:t>
      </w:r>
    </w:p>
    <w:p w:rsidR="006E7AEA" w:rsidRDefault="006E7AEA" w:rsidP="00642313">
      <w:pPr>
        <w:jc w:val="center"/>
      </w:pPr>
    </w:p>
    <w:p w:rsidR="006E7AEA" w:rsidRPr="009E282A" w:rsidRDefault="006E7AEA" w:rsidP="006E7AEA">
      <w:pPr>
        <w:rPr>
          <w:sz w:val="20"/>
          <w:szCs w:val="20"/>
        </w:rPr>
      </w:pPr>
    </w:p>
    <w:p w:rsidR="006E7AEA" w:rsidRPr="00015941" w:rsidRDefault="006E7AEA" w:rsidP="006E7AEA">
      <w:r w:rsidRPr="009E282A">
        <w:rPr>
          <w:sz w:val="20"/>
          <w:szCs w:val="20"/>
        </w:rPr>
        <w:tab/>
      </w:r>
      <w:r w:rsidRPr="009E282A">
        <w:rPr>
          <w:sz w:val="20"/>
          <w:szCs w:val="20"/>
        </w:rPr>
        <w:tab/>
      </w:r>
      <w:r w:rsidRPr="009E282A">
        <w:rPr>
          <w:sz w:val="20"/>
          <w:szCs w:val="20"/>
        </w:rPr>
        <w:tab/>
      </w:r>
      <w:r w:rsidRPr="00015941">
        <w:t xml:space="preserve">                                                                                                    </w:t>
      </w:r>
      <w:r w:rsidR="00B0650D" w:rsidRPr="00015941">
        <w:t xml:space="preserve">  </w:t>
      </w:r>
      <w:r w:rsidR="00FB7FB5" w:rsidRPr="00015941">
        <w:t xml:space="preserve">    </w:t>
      </w:r>
      <w:r w:rsidR="00015941">
        <w:t xml:space="preserve">               </w:t>
      </w:r>
      <w:r w:rsidR="00FB7FB5" w:rsidRPr="00015941">
        <w:t xml:space="preserve">          </w:t>
      </w:r>
      <w:r w:rsidR="00B0650D" w:rsidRPr="00015941">
        <w:t xml:space="preserve"> </w:t>
      </w:r>
      <w:r w:rsidR="00B0650D" w:rsidRPr="00015941">
        <w:tab/>
        <w:t>Oppido Mamertina, 0</w:t>
      </w:r>
      <w:r w:rsidR="00B01AA7">
        <w:t>5</w:t>
      </w:r>
      <w:r w:rsidR="00B0650D" w:rsidRPr="00015941">
        <w:t>.</w:t>
      </w:r>
      <w:r w:rsidR="00B01AA7">
        <w:t>05</w:t>
      </w:r>
      <w:r w:rsidR="00B0650D" w:rsidRPr="00015941">
        <w:t>.201</w:t>
      </w:r>
      <w:r w:rsidR="00B01AA7">
        <w:t>5</w:t>
      </w:r>
    </w:p>
    <w:p w:rsidR="006E7AEA" w:rsidRPr="009E282A" w:rsidRDefault="006E7AEA" w:rsidP="006E7AEA">
      <w:pPr>
        <w:rPr>
          <w:sz w:val="20"/>
          <w:szCs w:val="20"/>
        </w:rPr>
      </w:pPr>
    </w:p>
    <w:p w:rsidR="006E7AEA" w:rsidRDefault="006E7AEA" w:rsidP="006E7AEA">
      <w:pPr>
        <w:pStyle w:val="Paragrafoelenco"/>
        <w:numPr>
          <w:ilvl w:val="0"/>
          <w:numId w:val="1"/>
        </w:numPr>
        <w:jc w:val="right"/>
        <w:rPr>
          <w:sz w:val="20"/>
          <w:szCs w:val="20"/>
        </w:rPr>
      </w:pPr>
      <w:r>
        <w:rPr>
          <w:sz w:val="20"/>
          <w:szCs w:val="20"/>
        </w:rPr>
        <w:t>ALL’ALBO DELL’ISTITUTO</w:t>
      </w:r>
    </w:p>
    <w:p w:rsidR="006E7AEA" w:rsidRPr="00B01AA7" w:rsidRDefault="00B01AA7" w:rsidP="00B01AA7">
      <w:pPr>
        <w:pStyle w:val="Paragrafoelenco"/>
        <w:numPr>
          <w:ilvl w:val="0"/>
          <w:numId w:val="1"/>
        </w:num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AI </w:t>
      </w:r>
      <w:proofErr w:type="gramStart"/>
      <w:r>
        <w:rPr>
          <w:sz w:val="20"/>
          <w:szCs w:val="20"/>
        </w:rPr>
        <w:t>SIGG.</w:t>
      </w:r>
      <w:proofErr w:type="gramEnd"/>
      <w:r>
        <w:rPr>
          <w:sz w:val="20"/>
          <w:szCs w:val="20"/>
        </w:rPr>
        <w:t xml:space="preserve"> DOCENTI MEMBRI DELLA</w:t>
      </w:r>
      <w:r w:rsidR="006E7AEA">
        <w:rPr>
          <w:sz w:val="20"/>
          <w:szCs w:val="20"/>
        </w:rPr>
        <w:t xml:space="preserve"> </w:t>
      </w:r>
      <w:r>
        <w:rPr>
          <w:sz w:val="20"/>
          <w:szCs w:val="20"/>
        </w:rPr>
        <w:t>COMMISSIONE UNICA</w:t>
      </w:r>
    </w:p>
    <w:p w:rsidR="00007FD6" w:rsidRDefault="00007FD6" w:rsidP="006E7AEA">
      <w:pPr>
        <w:pStyle w:val="Paragrafoelenco"/>
        <w:numPr>
          <w:ilvl w:val="0"/>
          <w:numId w:val="1"/>
        </w:num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ESAMI IDONEITA’ </w:t>
      </w:r>
      <w:proofErr w:type="gramStart"/>
      <w:r>
        <w:rPr>
          <w:sz w:val="20"/>
          <w:szCs w:val="20"/>
        </w:rPr>
        <w:t>I.T.I</w:t>
      </w:r>
      <w:proofErr w:type="gramEnd"/>
      <w:r>
        <w:rPr>
          <w:sz w:val="20"/>
          <w:szCs w:val="20"/>
        </w:rPr>
        <w:t>.</w:t>
      </w:r>
    </w:p>
    <w:p w:rsidR="00B01AA7" w:rsidRDefault="00B01AA7" w:rsidP="006E7AEA">
      <w:pPr>
        <w:pStyle w:val="Paragrafoelenco"/>
        <w:numPr>
          <w:ilvl w:val="0"/>
          <w:numId w:val="1"/>
        </w:num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AI</w:t>
      </w:r>
      <w:proofErr w:type="gramEnd"/>
      <w:r>
        <w:rPr>
          <w:sz w:val="20"/>
          <w:szCs w:val="20"/>
        </w:rPr>
        <w:t xml:space="preserve"> SSGG. CANDIDATI</w:t>
      </w:r>
    </w:p>
    <w:p w:rsidR="006E7AEA" w:rsidRPr="00274602" w:rsidRDefault="00274602" w:rsidP="00274602">
      <w:pPr>
        <w:rPr>
          <w:b/>
          <w:sz w:val="28"/>
          <w:szCs w:val="28"/>
        </w:rPr>
      </w:pPr>
      <w:r>
        <w:rPr>
          <w:sz w:val="20"/>
          <w:szCs w:val="20"/>
        </w:rPr>
        <w:t xml:space="preserve">             </w:t>
      </w:r>
      <w:r w:rsidR="006E7AEA" w:rsidRPr="00274602">
        <w:rPr>
          <w:b/>
          <w:sz w:val="28"/>
          <w:szCs w:val="28"/>
        </w:rPr>
        <w:t xml:space="preserve">Oggetto: Calendario esami </w:t>
      </w:r>
      <w:r w:rsidR="00563C8B">
        <w:rPr>
          <w:b/>
          <w:sz w:val="28"/>
          <w:szCs w:val="28"/>
        </w:rPr>
        <w:t>preliminari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73"/>
        <w:gridCol w:w="2551"/>
        <w:gridCol w:w="2835"/>
        <w:gridCol w:w="1843"/>
      </w:tblGrid>
      <w:tr w:rsidR="00B01AA7" w:rsidTr="00563C8B">
        <w:tc>
          <w:tcPr>
            <w:tcW w:w="1373" w:type="dxa"/>
          </w:tcPr>
          <w:p w:rsidR="00B01AA7" w:rsidRPr="00B01AA7" w:rsidRDefault="00B01AA7" w:rsidP="00274602">
            <w:pPr>
              <w:pStyle w:val="Paragrafoelenco"/>
              <w:ind w:left="0"/>
            </w:pPr>
            <w:r w:rsidRPr="00B01AA7">
              <w:t>Data</w:t>
            </w:r>
          </w:p>
        </w:tc>
        <w:tc>
          <w:tcPr>
            <w:tcW w:w="2551" w:type="dxa"/>
          </w:tcPr>
          <w:p w:rsidR="00B01AA7" w:rsidRPr="00B01AA7" w:rsidRDefault="00B01AA7" w:rsidP="00274602">
            <w:pPr>
              <w:pStyle w:val="Paragrafoelenco"/>
              <w:ind w:left="0"/>
            </w:pPr>
            <w:r w:rsidRPr="00B01AA7">
              <w:t>Prova</w:t>
            </w:r>
          </w:p>
        </w:tc>
        <w:tc>
          <w:tcPr>
            <w:tcW w:w="2835" w:type="dxa"/>
          </w:tcPr>
          <w:p w:rsidR="00B01AA7" w:rsidRPr="00B01AA7" w:rsidRDefault="00B01AA7" w:rsidP="00274602">
            <w:pPr>
              <w:pStyle w:val="Paragrafoelenco"/>
              <w:ind w:left="0"/>
            </w:pPr>
            <w:r w:rsidRPr="00B01AA7">
              <w:t>Candidati</w:t>
            </w:r>
          </w:p>
          <w:p w:rsidR="00B01AA7" w:rsidRPr="00B01AA7" w:rsidRDefault="00B01AA7" w:rsidP="00274602">
            <w:pPr>
              <w:pStyle w:val="Paragrafoelenco"/>
              <w:ind w:left="0"/>
            </w:pPr>
            <w:r w:rsidRPr="00B01AA7">
              <w:t xml:space="preserve">  </w:t>
            </w:r>
            <w:proofErr w:type="gramStart"/>
            <w:r w:rsidRPr="00B01AA7">
              <w:t>Comm.</w:t>
            </w:r>
            <w:proofErr w:type="gramEnd"/>
            <w:r w:rsidRPr="00B01AA7">
              <w:t xml:space="preserve"> unica</w:t>
            </w:r>
          </w:p>
          <w:p w:rsidR="00B01AA7" w:rsidRPr="00B01AA7" w:rsidRDefault="00B01AA7" w:rsidP="00563C8B">
            <w:pPr>
              <w:pStyle w:val="Paragrafoelenco"/>
              <w:ind w:left="0"/>
            </w:pPr>
            <w:r w:rsidRPr="00B01AA7">
              <w:t xml:space="preserve">ESAMI </w:t>
            </w:r>
            <w:r w:rsidR="00563C8B">
              <w:t>INTEGRATIVI</w:t>
            </w:r>
          </w:p>
        </w:tc>
        <w:tc>
          <w:tcPr>
            <w:tcW w:w="1843" w:type="dxa"/>
          </w:tcPr>
          <w:p w:rsidR="00B01AA7" w:rsidRPr="00B01AA7" w:rsidRDefault="00B01AA7" w:rsidP="00274602">
            <w:pPr>
              <w:pStyle w:val="Paragrafoelenco"/>
              <w:ind w:left="0"/>
            </w:pPr>
            <w:r w:rsidRPr="00B01AA7">
              <w:t>Docenti</w:t>
            </w:r>
          </w:p>
          <w:p w:rsidR="00B01AA7" w:rsidRPr="00B01AA7" w:rsidRDefault="00B01AA7" w:rsidP="00563C8B">
            <w:pPr>
              <w:pStyle w:val="Paragrafoelenco"/>
              <w:ind w:left="0"/>
            </w:pPr>
            <w:proofErr w:type="spellStart"/>
            <w:r w:rsidRPr="00B01AA7">
              <w:t>Imp</w:t>
            </w:r>
            <w:proofErr w:type="spellEnd"/>
            <w:r w:rsidRPr="00B01AA7">
              <w:t xml:space="preserve">. </w:t>
            </w:r>
            <w:bookmarkStart w:id="0" w:name="_GoBack"/>
            <w:bookmarkEnd w:id="0"/>
            <w:r w:rsidRPr="00B01AA7">
              <w:t>Comm.</w:t>
            </w:r>
          </w:p>
        </w:tc>
      </w:tr>
      <w:tr w:rsidR="00B01AA7" w:rsidTr="00563C8B">
        <w:tc>
          <w:tcPr>
            <w:tcW w:w="1373" w:type="dxa"/>
          </w:tcPr>
          <w:p w:rsidR="00B01AA7" w:rsidRPr="00B01AA7" w:rsidRDefault="00B01AA7" w:rsidP="00274602">
            <w:pPr>
              <w:pStyle w:val="Paragrafoelenco"/>
              <w:ind w:left="0"/>
            </w:pPr>
            <w:r w:rsidRPr="00B01AA7">
              <w:t>Lunedì</w:t>
            </w:r>
          </w:p>
          <w:p w:rsidR="00B01AA7" w:rsidRPr="00B01AA7" w:rsidRDefault="00B01AA7" w:rsidP="004E159A">
            <w:pPr>
              <w:pStyle w:val="Paragrafoelenco"/>
              <w:ind w:left="0"/>
            </w:pPr>
            <w:r w:rsidRPr="00B01AA7">
              <w:t>18.05.15</w:t>
            </w:r>
          </w:p>
        </w:tc>
        <w:tc>
          <w:tcPr>
            <w:tcW w:w="2551" w:type="dxa"/>
          </w:tcPr>
          <w:p w:rsidR="00B01AA7" w:rsidRPr="00B01AA7" w:rsidRDefault="00B01AA7" w:rsidP="00274602">
            <w:pPr>
              <w:pStyle w:val="Paragrafoelenco"/>
              <w:ind w:left="0"/>
            </w:pPr>
            <w:r w:rsidRPr="00B01AA7">
              <w:t>ITALIANO</w:t>
            </w:r>
          </w:p>
          <w:p w:rsidR="00B01AA7" w:rsidRPr="00B01AA7" w:rsidRDefault="00B01AA7" w:rsidP="00274602">
            <w:pPr>
              <w:pStyle w:val="Paragrafoelenco"/>
              <w:ind w:left="0"/>
            </w:pPr>
            <w:r w:rsidRPr="00B01AA7">
              <w:t xml:space="preserve">SCRITTO </w:t>
            </w:r>
          </w:p>
          <w:p w:rsidR="00B01AA7" w:rsidRPr="00B01AA7" w:rsidRDefault="00B01AA7" w:rsidP="00563C8B">
            <w:pPr>
              <w:pStyle w:val="Paragrafoelenco"/>
              <w:ind w:left="0"/>
            </w:pPr>
            <w:r w:rsidRPr="00B01AA7">
              <w:t xml:space="preserve">Ore </w:t>
            </w:r>
            <w:r w:rsidR="008F7B7F">
              <w:t>14.</w:t>
            </w:r>
            <w:r w:rsidR="00563C8B">
              <w:t>0</w:t>
            </w:r>
            <w:r w:rsidR="008F7B7F">
              <w:t>0</w:t>
            </w:r>
          </w:p>
        </w:tc>
        <w:tc>
          <w:tcPr>
            <w:tcW w:w="2835" w:type="dxa"/>
          </w:tcPr>
          <w:p w:rsidR="00B01AA7" w:rsidRDefault="00563C8B" w:rsidP="00274602">
            <w:pPr>
              <w:pStyle w:val="Paragrafoelenco"/>
              <w:ind w:left="0"/>
            </w:pPr>
            <w:r>
              <w:t>LUCISANO 1/2/3/4/5</w:t>
            </w:r>
          </w:p>
          <w:p w:rsidR="00563C8B" w:rsidRPr="00B01AA7" w:rsidRDefault="00563C8B" w:rsidP="00274602">
            <w:pPr>
              <w:pStyle w:val="Paragrafoelenco"/>
              <w:ind w:left="0"/>
            </w:pPr>
            <w:r>
              <w:t>VIOLI 4/5</w:t>
            </w:r>
          </w:p>
        </w:tc>
        <w:tc>
          <w:tcPr>
            <w:tcW w:w="1843" w:type="dxa"/>
          </w:tcPr>
          <w:p w:rsidR="00B01AA7" w:rsidRPr="00B01AA7" w:rsidRDefault="00B01AA7" w:rsidP="00274602">
            <w:pPr>
              <w:pStyle w:val="Paragrafoelenco"/>
              <w:ind w:left="0"/>
            </w:pPr>
            <w:proofErr w:type="spellStart"/>
            <w:r w:rsidRPr="00B01AA7">
              <w:t>Perri</w:t>
            </w:r>
            <w:proofErr w:type="spellEnd"/>
            <w:r>
              <w:t>-</w:t>
            </w:r>
            <w:r w:rsidRPr="00B01AA7">
              <w:t xml:space="preserve"> </w:t>
            </w:r>
            <w:proofErr w:type="spellStart"/>
            <w:r w:rsidRPr="00B01AA7">
              <w:t>Cannatà</w:t>
            </w:r>
            <w:proofErr w:type="spellEnd"/>
          </w:p>
          <w:p w:rsidR="00B01AA7" w:rsidRPr="00B01AA7" w:rsidRDefault="00B01AA7" w:rsidP="00274602">
            <w:pPr>
              <w:pStyle w:val="Paragrafoelenco"/>
              <w:ind w:left="0"/>
            </w:pPr>
          </w:p>
        </w:tc>
      </w:tr>
      <w:tr w:rsidR="00563C8B" w:rsidTr="00563C8B">
        <w:tc>
          <w:tcPr>
            <w:tcW w:w="1373" w:type="dxa"/>
          </w:tcPr>
          <w:p w:rsidR="00563C8B" w:rsidRDefault="00563C8B" w:rsidP="00563C8B">
            <w:r>
              <w:t>Lunedì</w:t>
            </w:r>
          </w:p>
          <w:p w:rsidR="00563C8B" w:rsidRPr="00B01AA7" w:rsidRDefault="00563C8B" w:rsidP="00563C8B">
            <w:pPr>
              <w:pStyle w:val="Paragrafoelenco"/>
              <w:ind w:left="0"/>
            </w:pPr>
            <w:r>
              <w:t>18.05.15</w:t>
            </w:r>
          </w:p>
        </w:tc>
        <w:tc>
          <w:tcPr>
            <w:tcW w:w="2551" w:type="dxa"/>
          </w:tcPr>
          <w:p w:rsidR="00563C8B" w:rsidRDefault="00563C8B" w:rsidP="00274602">
            <w:pPr>
              <w:pStyle w:val="Paragrafoelenco"/>
              <w:ind w:left="0"/>
            </w:pPr>
            <w:r>
              <w:t xml:space="preserve">DIS. E TEC. </w:t>
            </w:r>
          </w:p>
          <w:p w:rsidR="00563C8B" w:rsidRPr="00B01AA7" w:rsidRDefault="00563C8B" w:rsidP="00274602">
            <w:pPr>
              <w:pStyle w:val="Paragrafoelenco"/>
              <w:ind w:left="0"/>
            </w:pPr>
            <w:r>
              <w:t>ORE 16.00</w:t>
            </w:r>
          </w:p>
        </w:tc>
        <w:tc>
          <w:tcPr>
            <w:tcW w:w="2835" w:type="dxa"/>
          </w:tcPr>
          <w:p w:rsidR="00563C8B" w:rsidRPr="00B01AA7" w:rsidRDefault="00563C8B" w:rsidP="00274602">
            <w:pPr>
              <w:pStyle w:val="Paragrafoelenco"/>
              <w:ind w:left="0"/>
            </w:pPr>
            <w:r w:rsidRPr="00563C8B">
              <w:t>LUCISANO 1/2/3/4/5</w:t>
            </w:r>
          </w:p>
        </w:tc>
        <w:tc>
          <w:tcPr>
            <w:tcW w:w="1843" w:type="dxa"/>
          </w:tcPr>
          <w:p w:rsidR="00563C8B" w:rsidRPr="00B01AA7" w:rsidRDefault="00563C8B" w:rsidP="00274602">
            <w:pPr>
              <w:pStyle w:val="Paragrafoelenco"/>
              <w:ind w:left="0"/>
            </w:pPr>
          </w:p>
        </w:tc>
      </w:tr>
      <w:tr w:rsidR="00B01AA7" w:rsidTr="00563C8B">
        <w:tc>
          <w:tcPr>
            <w:tcW w:w="1373" w:type="dxa"/>
          </w:tcPr>
          <w:p w:rsidR="00B01AA7" w:rsidRPr="00B01AA7" w:rsidRDefault="00B01AA7" w:rsidP="00274602">
            <w:pPr>
              <w:pStyle w:val="Paragrafoelenco"/>
              <w:ind w:left="0"/>
            </w:pPr>
            <w:r w:rsidRPr="00B01AA7">
              <w:t>Martedì</w:t>
            </w:r>
          </w:p>
          <w:p w:rsidR="00B01AA7" w:rsidRPr="00B01AA7" w:rsidRDefault="00B01AA7" w:rsidP="004E159A">
            <w:pPr>
              <w:pStyle w:val="Paragrafoelenco"/>
              <w:ind w:left="0"/>
            </w:pPr>
            <w:r w:rsidRPr="00B01AA7">
              <w:t>19.05.15</w:t>
            </w:r>
          </w:p>
        </w:tc>
        <w:tc>
          <w:tcPr>
            <w:tcW w:w="2551" w:type="dxa"/>
          </w:tcPr>
          <w:p w:rsidR="00B01AA7" w:rsidRPr="00B01AA7" w:rsidRDefault="00B01AA7" w:rsidP="00274602">
            <w:pPr>
              <w:pStyle w:val="Paragrafoelenco"/>
              <w:ind w:left="0"/>
            </w:pPr>
            <w:r w:rsidRPr="00B01AA7">
              <w:t>MATEMATICA</w:t>
            </w:r>
          </w:p>
          <w:p w:rsidR="00B01AA7" w:rsidRPr="00B01AA7" w:rsidRDefault="00B01AA7" w:rsidP="00274602">
            <w:pPr>
              <w:pStyle w:val="Paragrafoelenco"/>
              <w:ind w:left="0"/>
            </w:pPr>
            <w:r w:rsidRPr="00B01AA7">
              <w:t>SCRITTO</w:t>
            </w:r>
          </w:p>
          <w:p w:rsidR="00B01AA7" w:rsidRPr="00B01AA7" w:rsidRDefault="00B01AA7" w:rsidP="008F7B7F">
            <w:pPr>
              <w:pStyle w:val="Paragrafoelenco"/>
              <w:ind w:left="0"/>
            </w:pPr>
            <w:r w:rsidRPr="00B01AA7">
              <w:t xml:space="preserve"> Ore </w:t>
            </w:r>
            <w:r w:rsidR="008F7B7F">
              <w:t>14.30</w:t>
            </w:r>
          </w:p>
        </w:tc>
        <w:tc>
          <w:tcPr>
            <w:tcW w:w="2835" w:type="dxa"/>
          </w:tcPr>
          <w:p w:rsidR="00563C8B" w:rsidRDefault="00563C8B" w:rsidP="00563C8B">
            <w:r>
              <w:t>LUCISANO 1/2/3/4/5</w:t>
            </w:r>
          </w:p>
          <w:p w:rsidR="00B01AA7" w:rsidRPr="00B01AA7" w:rsidRDefault="00563C8B" w:rsidP="00563C8B">
            <w:pPr>
              <w:pStyle w:val="Paragrafoelenco"/>
              <w:ind w:left="0"/>
            </w:pPr>
            <w:r>
              <w:t>VIOLI 4/5</w:t>
            </w:r>
          </w:p>
        </w:tc>
        <w:tc>
          <w:tcPr>
            <w:tcW w:w="1843" w:type="dxa"/>
          </w:tcPr>
          <w:p w:rsidR="00B01AA7" w:rsidRPr="00B01AA7" w:rsidRDefault="00B01AA7" w:rsidP="00274602">
            <w:pPr>
              <w:pStyle w:val="Paragrafoelenco"/>
              <w:ind w:left="0"/>
            </w:pPr>
            <w:proofErr w:type="spellStart"/>
            <w:r w:rsidRPr="00B01AA7">
              <w:t>Zerbi_Foti</w:t>
            </w:r>
            <w:proofErr w:type="spellEnd"/>
          </w:p>
        </w:tc>
      </w:tr>
      <w:tr w:rsidR="00B01AA7" w:rsidTr="00563C8B">
        <w:tc>
          <w:tcPr>
            <w:tcW w:w="1373" w:type="dxa"/>
          </w:tcPr>
          <w:p w:rsidR="00B01AA7" w:rsidRPr="00B01AA7" w:rsidRDefault="008F7B7F" w:rsidP="00274602">
            <w:pPr>
              <w:pStyle w:val="Paragrafoelenco"/>
              <w:ind w:left="0"/>
            </w:pPr>
            <w:r>
              <w:t>M</w:t>
            </w:r>
            <w:r w:rsidR="00B01AA7" w:rsidRPr="00B01AA7">
              <w:t>ercoledì</w:t>
            </w:r>
          </w:p>
          <w:p w:rsidR="00B01AA7" w:rsidRPr="00B01AA7" w:rsidRDefault="008F7B7F" w:rsidP="004E159A">
            <w:pPr>
              <w:pStyle w:val="Paragrafoelenco"/>
              <w:ind w:left="0"/>
            </w:pPr>
            <w:r>
              <w:t>20</w:t>
            </w:r>
            <w:r w:rsidR="00B01AA7" w:rsidRPr="00B01AA7">
              <w:t>.05.15</w:t>
            </w:r>
          </w:p>
        </w:tc>
        <w:tc>
          <w:tcPr>
            <w:tcW w:w="2551" w:type="dxa"/>
          </w:tcPr>
          <w:p w:rsidR="00B01AA7" w:rsidRPr="00B01AA7" w:rsidRDefault="00B01AA7" w:rsidP="00274602">
            <w:pPr>
              <w:pStyle w:val="Paragrafoelenco"/>
              <w:ind w:left="0"/>
            </w:pPr>
            <w:r w:rsidRPr="00B01AA7">
              <w:t>INFORMATICA</w:t>
            </w:r>
          </w:p>
          <w:p w:rsidR="00B01AA7" w:rsidRPr="00B01AA7" w:rsidRDefault="00B01AA7" w:rsidP="00274602">
            <w:pPr>
              <w:pStyle w:val="Paragrafoelenco"/>
              <w:ind w:left="0"/>
            </w:pPr>
            <w:r w:rsidRPr="00B01AA7">
              <w:t>SCRITTO</w:t>
            </w:r>
          </w:p>
          <w:p w:rsidR="00B01AA7" w:rsidRPr="00B01AA7" w:rsidRDefault="00B01AA7" w:rsidP="008F7B7F">
            <w:pPr>
              <w:pStyle w:val="Paragrafoelenco"/>
              <w:ind w:left="0"/>
            </w:pPr>
            <w:r w:rsidRPr="00B01AA7">
              <w:t xml:space="preserve"> Ore </w:t>
            </w:r>
            <w:r w:rsidR="008F7B7F">
              <w:t>14.00</w:t>
            </w:r>
          </w:p>
        </w:tc>
        <w:tc>
          <w:tcPr>
            <w:tcW w:w="2835" w:type="dxa"/>
          </w:tcPr>
          <w:p w:rsidR="00563C8B" w:rsidRDefault="00563C8B" w:rsidP="00563C8B">
            <w:r>
              <w:t>LUCISANO 1/2/3/4/5</w:t>
            </w:r>
          </w:p>
          <w:p w:rsidR="00B01AA7" w:rsidRPr="00B01AA7" w:rsidRDefault="00563C8B" w:rsidP="00563C8B">
            <w:r>
              <w:t>VIOLI 4/5</w:t>
            </w:r>
          </w:p>
        </w:tc>
        <w:tc>
          <w:tcPr>
            <w:tcW w:w="1843" w:type="dxa"/>
          </w:tcPr>
          <w:p w:rsidR="00B01AA7" w:rsidRPr="00B01AA7" w:rsidRDefault="00B01AA7" w:rsidP="00274602">
            <w:pPr>
              <w:pStyle w:val="Paragrafoelenco"/>
              <w:ind w:left="0"/>
            </w:pPr>
            <w:proofErr w:type="spellStart"/>
            <w:r w:rsidRPr="00B01AA7">
              <w:t>Pacucci</w:t>
            </w:r>
            <w:proofErr w:type="spellEnd"/>
          </w:p>
          <w:p w:rsidR="00B01AA7" w:rsidRPr="00B01AA7" w:rsidRDefault="00B01AA7" w:rsidP="00274602">
            <w:pPr>
              <w:pStyle w:val="Paragrafoelenco"/>
              <w:ind w:left="0"/>
            </w:pPr>
            <w:proofErr w:type="spellStart"/>
            <w:r w:rsidRPr="00B01AA7">
              <w:t>Foti</w:t>
            </w:r>
            <w:proofErr w:type="spellEnd"/>
          </w:p>
        </w:tc>
      </w:tr>
      <w:tr w:rsidR="008F7B7F" w:rsidTr="00563C8B">
        <w:tc>
          <w:tcPr>
            <w:tcW w:w="1373" w:type="dxa"/>
          </w:tcPr>
          <w:p w:rsidR="008F7B7F" w:rsidRDefault="008F7B7F" w:rsidP="008F7B7F">
            <w:r>
              <w:t>Mercoledì</w:t>
            </w:r>
          </w:p>
          <w:p w:rsidR="008F7B7F" w:rsidRDefault="008F7B7F" w:rsidP="008F7B7F">
            <w:pPr>
              <w:pStyle w:val="Paragrafoelenco"/>
              <w:ind w:left="0"/>
            </w:pPr>
            <w:r>
              <w:t>20.05.15</w:t>
            </w:r>
          </w:p>
        </w:tc>
        <w:tc>
          <w:tcPr>
            <w:tcW w:w="2551" w:type="dxa"/>
          </w:tcPr>
          <w:p w:rsidR="008F7B7F" w:rsidRDefault="008F7B7F" w:rsidP="00274602">
            <w:pPr>
              <w:pStyle w:val="Paragrafoelenco"/>
              <w:ind w:left="0"/>
            </w:pPr>
            <w:r>
              <w:t>TELECOM.</w:t>
            </w:r>
          </w:p>
          <w:p w:rsidR="008F7B7F" w:rsidRDefault="008F7B7F" w:rsidP="00274602">
            <w:pPr>
              <w:pStyle w:val="Paragrafoelenco"/>
              <w:ind w:left="0"/>
            </w:pPr>
            <w:r>
              <w:t>SCRITTO</w:t>
            </w:r>
          </w:p>
          <w:p w:rsidR="008F7B7F" w:rsidRPr="00B01AA7" w:rsidRDefault="008F7B7F" w:rsidP="00274602">
            <w:pPr>
              <w:pStyle w:val="Paragrafoelenco"/>
              <w:ind w:left="0"/>
            </w:pPr>
            <w:r>
              <w:t>16.00</w:t>
            </w:r>
          </w:p>
        </w:tc>
        <w:tc>
          <w:tcPr>
            <w:tcW w:w="2835" w:type="dxa"/>
          </w:tcPr>
          <w:p w:rsidR="00563C8B" w:rsidRDefault="00563C8B" w:rsidP="00563C8B">
            <w:r>
              <w:t>LUCISANO 1/2/3/4/5</w:t>
            </w:r>
          </w:p>
          <w:p w:rsidR="008F7B7F" w:rsidRPr="00B01AA7" w:rsidRDefault="00563C8B" w:rsidP="00563C8B">
            <w:r>
              <w:t>VIOLI 4/5</w:t>
            </w:r>
          </w:p>
        </w:tc>
        <w:tc>
          <w:tcPr>
            <w:tcW w:w="1843" w:type="dxa"/>
          </w:tcPr>
          <w:p w:rsidR="008F7B7F" w:rsidRDefault="008F7B7F" w:rsidP="00274602">
            <w:pPr>
              <w:pStyle w:val="Paragrafoelenco"/>
              <w:ind w:left="0"/>
            </w:pPr>
            <w:r>
              <w:t>Zappia A. M.</w:t>
            </w:r>
          </w:p>
          <w:p w:rsidR="008F7B7F" w:rsidRPr="00B01AA7" w:rsidRDefault="008F7B7F" w:rsidP="00274602">
            <w:pPr>
              <w:pStyle w:val="Paragrafoelenco"/>
              <w:ind w:left="0"/>
            </w:pPr>
            <w:proofErr w:type="spellStart"/>
            <w:r>
              <w:t>Panetta</w:t>
            </w:r>
            <w:proofErr w:type="spellEnd"/>
          </w:p>
        </w:tc>
      </w:tr>
      <w:tr w:rsidR="00B01AA7" w:rsidTr="00563C8B">
        <w:tc>
          <w:tcPr>
            <w:tcW w:w="1373" w:type="dxa"/>
          </w:tcPr>
          <w:p w:rsidR="00B01AA7" w:rsidRPr="00B01AA7" w:rsidRDefault="00B01AA7" w:rsidP="00274602">
            <w:pPr>
              <w:pStyle w:val="Paragrafoelenco"/>
              <w:ind w:left="0"/>
            </w:pPr>
            <w:r w:rsidRPr="00B01AA7">
              <w:t>Giovedì</w:t>
            </w:r>
          </w:p>
          <w:p w:rsidR="00B01AA7" w:rsidRPr="00B01AA7" w:rsidRDefault="00B01AA7" w:rsidP="008F7B7F">
            <w:pPr>
              <w:pStyle w:val="Paragrafoelenco"/>
              <w:ind w:left="0"/>
            </w:pPr>
            <w:r w:rsidRPr="00B01AA7">
              <w:t>2</w:t>
            </w:r>
            <w:r w:rsidR="008F7B7F">
              <w:t>1</w:t>
            </w:r>
            <w:r w:rsidRPr="00B01AA7">
              <w:t>.05.15</w:t>
            </w:r>
          </w:p>
        </w:tc>
        <w:tc>
          <w:tcPr>
            <w:tcW w:w="2551" w:type="dxa"/>
          </w:tcPr>
          <w:p w:rsidR="00B01AA7" w:rsidRPr="00B01AA7" w:rsidRDefault="00B01AA7" w:rsidP="00274602">
            <w:pPr>
              <w:pStyle w:val="Paragrafoelenco"/>
              <w:ind w:left="0"/>
            </w:pPr>
            <w:r w:rsidRPr="00B01AA7">
              <w:t>INGLESE</w:t>
            </w:r>
          </w:p>
          <w:p w:rsidR="00B01AA7" w:rsidRPr="00B01AA7" w:rsidRDefault="00B01AA7" w:rsidP="00274602">
            <w:pPr>
              <w:pStyle w:val="Paragrafoelenco"/>
              <w:ind w:left="0"/>
            </w:pPr>
            <w:r w:rsidRPr="00B01AA7">
              <w:t xml:space="preserve">SCRITTO </w:t>
            </w:r>
          </w:p>
          <w:p w:rsidR="00B01AA7" w:rsidRPr="00B01AA7" w:rsidRDefault="00B01AA7" w:rsidP="008F7B7F">
            <w:pPr>
              <w:pStyle w:val="Paragrafoelenco"/>
              <w:ind w:left="0"/>
            </w:pPr>
            <w:r w:rsidRPr="00B01AA7">
              <w:t xml:space="preserve">Ore </w:t>
            </w:r>
            <w:r w:rsidR="008F7B7F">
              <w:t>14.00</w:t>
            </w:r>
          </w:p>
        </w:tc>
        <w:tc>
          <w:tcPr>
            <w:tcW w:w="2835" w:type="dxa"/>
          </w:tcPr>
          <w:p w:rsidR="00563C8B" w:rsidRDefault="00563C8B" w:rsidP="00563C8B">
            <w:r>
              <w:t>LUCISANO 1/2/3/4/5</w:t>
            </w:r>
          </w:p>
          <w:p w:rsidR="00B01AA7" w:rsidRPr="00B01AA7" w:rsidRDefault="00563C8B" w:rsidP="00563C8B">
            <w:r>
              <w:t>VIOLI 4/5</w:t>
            </w:r>
          </w:p>
        </w:tc>
        <w:tc>
          <w:tcPr>
            <w:tcW w:w="1843" w:type="dxa"/>
          </w:tcPr>
          <w:p w:rsidR="00B01AA7" w:rsidRPr="00B01AA7" w:rsidRDefault="00B01AA7" w:rsidP="00274602">
            <w:pPr>
              <w:pStyle w:val="Paragrafoelenco"/>
              <w:ind w:left="0"/>
            </w:pPr>
            <w:proofErr w:type="spellStart"/>
            <w:r w:rsidRPr="00B01AA7">
              <w:t>Papalia</w:t>
            </w:r>
            <w:proofErr w:type="spellEnd"/>
            <w:r w:rsidRPr="00B01AA7">
              <w:t xml:space="preserve"> </w:t>
            </w:r>
            <w:proofErr w:type="spellStart"/>
            <w:proofErr w:type="gramStart"/>
            <w:r w:rsidRPr="00B01AA7">
              <w:t>G.A.Foti</w:t>
            </w:r>
            <w:proofErr w:type="spellEnd"/>
            <w:proofErr w:type="gramEnd"/>
          </w:p>
        </w:tc>
      </w:tr>
      <w:tr w:rsidR="00B01AA7" w:rsidTr="00563C8B">
        <w:tc>
          <w:tcPr>
            <w:tcW w:w="1373" w:type="dxa"/>
          </w:tcPr>
          <w:p w:rsidR="00B01AA7" w:rsidRPr="00B01AA7" w:rsidRDefault="00B01AA7" w:rsidP="00274602">
            <w:pPr>
              <w:pStyle w:val="Paragrafoelenco"/>
              <w:ind w:left="0"/>
            </w:pPr>
            <w:r w:rsidRPr="00B01AA7">
              <w:t>Giovedì</w:t>
            </w:r>
          </w:p>
          <w:p w:rsidR="00B01AA7" w:rsidRPr="00B01AA7" w:rsidRDefault="00B01AA7" w:rsidP="004E159A">
            <w:pPr>
              <w:pStyle w:val="Paragrafoelenco"/>
              <w:ind w:left="0"/>
            </w:pPr>
            <w:r w:rsidRPr="00B01AA7">
              <w:t>21.05.15</w:t>
            </w:r>
          </w:p>
        </w:tc>
        <w:tc>
          <w:tcPr>
            <w:tcW w:w="2551" w:type="dxa"/>
          </w:tcPr>
          <w:p w:rsidR="00B01AA7" w:rsidRPr="00B01AA7" w:rsidRDefault="00B01AA7" w:rsidP="00274602">
            <w:pPr>
              <w:pStyle w:val="Paragrafoelenco"/>
              <w:ind w:left="0"/>
            </w:pPr>
            <w:r w:rsidRPr="00B01AA7">
              <w:t xml:space="preserve">TEC. </w:t>
            </w:r>
            <w:proofErr w:type="spellStart"/>
            <w:r w:rsidRPr="00B01AA7">
              <w:t>Sist</w:t>
            </w:r>
            <w:proofErr w:type="spellEnd"/>
            <w:r w:rsidRPr="00B01AA7">
              <w:t xml:space="preserve">. </w:t>
            </w:r>
            <w:proofErr w:type="spellStart"/>
            <w:r w:rsidRPr="00B01AA7">
              <w:t>Gest.Prog</w:t>
            </w:r>
            <w:proofErr w:type="spellEnd"/>
            <w:r w:rsidRPr="00B01AA7">
              <w:t>.</w:t>
            </w:r>
          </w:p>
          <w:p w:rsidR="00B01AA7" w:rsidRPr="00B01AA7" w:rsidRDefault="00B01AA7" w:rsidP="008F7B7F">
            <w:pPr>
              <w:pStyle w:val="Paragrafoelenco"/>
              <w:ind w:left="0"/>
            </w:pPr>
            <w:r w:rsidRPr="00B01AA7">
              <w:t xml:space="preserve"> Ore </w:t>
            </w:r>
            <w:r w:rsidR="008F7B7F">
              <w:t>14.00</w:t>
            </w:r>
          </w:p>
        </w:tc>
        <w:tc>
          <w:tcPr>
            <w:tcW w:w="2835" w:type="dxa"/>
          </w:tcPr>
          <w:p w:rsidR="00563C8B" w:rsidRDefault="00563C8B" w:rsidP="00563C8B">
            <w:r>
              <w:t>LUCISANO 1/2/3/4/5</w:t>
            </w:r>
          </w:p>
          <w:p w:rsidR="00B01AA7" w:rsidRPr="00B01AA7" w:rsidRDefault="00563C8B" w:rsidP="00563C8B">
            <w:pPr>
              <w:pStyle w:val="Paragrafoelenco"/>
              <w:ind w:left="0"/>
            </w:pPr>
            <w:r>
              <w:t>VIOLI 4/5</w:t>
            </w:r>
          </w:p>
        </w:tc>
        <w:tc>
          <w:tcPr>
            <w:tcW w:w="1843" w:type="dxa"/>
          </w:tcPr>
          <w:p w:rsidR="00B01AA7" w:rsidRPr="00B01AA7" w:rsidRDefault="00B01AA7" w:rsidP="004E159A">
            <w:pPr>
              <w:pStyle w:val="Paragrafoelenco"/>
              <w:ind w:left="0"/>
            </w:pPr>
            <w:r w:rsidRPr="00B01AA7">
              <w:t xml:space="preserve">Calabro’ </w:t>
            </w:r>
            <w:proofErr w:type="gramStart"/>
            <w:r w:rsidRPr="00B01AA7">
              <w:t>F.-</w:t>
            </w:r>
            <w:proofErr w:type="spellStart"/>
            <w:r w:rsidRPr="00B01AA7">
              <w:t>Foti</w:t>
            </w:r>
            <w:proofErr w:type="spellEnd"/>
            <w:proofErr w:type="gramEnd"/>
          </w:p>
        </w:tc>
      </w:tr>
      <w:tr w:rsidR="00B01AA7" w:rsidTr="00563C8B">
        <w:tc>
          <w:tcPr>
            <w:tcW w:w="1373" w:type="dxa"/>
          </w:tcPr>
          <w:p w:rsidR="00B01AA7" w:rsidRPr="00B01AA7" w:rsidRDefault="00B01AA7" w:rsidP="00274602">
            <w:pPr>
              <w:pStyle w:val="Paragrafoelenco"/>
              <w:ind w:left="0"/>
            </w:pPr>
            <w:r w:rsidRPr="00B01AA7">
              <w:t>Venerdì</w:t>
            </w:r>
          </w:p>
          <w:p w:rsidR="00B01AA7" w:rsidRPr="00B01AA7" w:rsidRDefault="00B01AA7" w:rsidP="004E159A">
            <w:pPr>
              <w:pStyle w:val="Paragrafoelenco"/>
              <w:ind w:left="0"/>
            </w:pPr>
            <w:r w:rsidRPr="00B01AA7">
              <w:t>22.05.15</w:t>
            </w:r>
          </w:p>
        </w:tc>
        <w:tc>
          <w:tcPr>
            <w:tcW w:w="2551" w:type="dxa"/>
          </w:tcPr>
          <w:p w:rsidR="00B01AA7" w:rsidRPr="00B01AA7" w:rsidRDefault="00B01AA7" w:rsidP="00274602">
            <w:pPr>
              <w:pStyle w:val="Paragrafoelenco"/>
              <w:ind w:left="0"/>
            </w:pPr>
            <w:r w:rsidRPr="00B01AA7">
              <w:t>Prove Orali</w:t>
            </w:r>
            <w:r w:rsidR="00563C8B">
              <w:t xml:space="preserve"> e pratiche</w:t>
            </w:r>
          </w:p>
          <w:p w:rsidR="00B01AA7" w:rsidRPr="00B01AA7" w:rsidRDefault="00B01AA7" w:rsidP="008F7B7F">
            <w:pPr>
              <w:pStyle w:val="Paragrafoelenco"/>
              <w:ind w:left="0"/>
            </w:pPr>
            <w:proofErr w:type="gramStart"/>
            <w:r w:rsidRPr="00B01AA7">
              <w:t>ore</w:t>
            </w:r>
            <w:proofErr w:type="gramEnd"/>
            <w:r w:rsidRPr="00B01AA7">
              <w:t xml:space="preserve"> </w:t>
            </w:r>
            <w:r w:rsidR="008F7B7F">
              <w:t>14.00</w:t>
            </w:r>
          </w:p>
        </w:tc>
        <w:tc>
          <w:tcPr>
            <w:tcW w:w="2835" w:type="dxa"/>
          </w:tcPr>
          <w:p w:rsidR="00563C8B" w:rsidRDefault="00563C8B" w:rsidP="00563C8B">
            <w:r>
              <w:t>LUCISANO 1/2/3/4/5</w:t>
            </w:r>
          </w:p>
          <w:p w:rsidR="00B01AA7" w:rsidRPr="00B01AA7" w:rsidRDefault="00563C8B" w:rsidP="00563C8B">
            <w:r>
              <w:t>VIOLI 4/5</w:t>
            </w:r>
          </w:p>
        </w:tc>
        <w:tc>
          <w:tcPr>
            <w:tcW w:w="1843" w:type="dxa"/>
          </w:tcPr>
          <w:p w:rsidR="00B01AA7" w:rsidRPr="00B01AA7" w:rsidRDefault="00B01AA7" w:rsidP="00274602">
            <w:pPr>
              <w:pStyle w:val="Paragrafoelenco"/>
              <w:ind w:left="0"/>
            </w:pPr>
            <w:r w:rsidRPr="00B01AA7">
              <w:t>Tutti</w:t>
            </w:r>
          </w:p>
        </w:tc>
      </w:tr>
      <w:tr w:rsidR="00B01AA7" w:rsidTr="00563C8B">
        <w:tc>
          <w:tcPr>
            <w:tcW w:w="1373" w:type="dxa"/>
          </w:tcPr>
          <w:p w:rsidR="00B01AA7" w:rsidRPr="00B01AA7" w:rsidRDefault="00B01AA7" w:rsidP="00274602">
            <w:pPr>
              <w:pStyle w:val="Paragrafoelenco"/>
              <w:ind w:left="0"/>
            </w:pPr>
          </w:p>
        </w:tc>
        <w:tc>
          <w:tcPr>
            <w:tcW w:w="2551" w:type="dxa"/>
          </w:tcPr>
          <w:p w:rsidR="00B01AA7" w:rsidRPr="00B01AA7" w:rsidRDefault="00B01AA7" w:rsidP="00274602">
            <w:pPr>
              <w:pStyle w:val="Paragrafoelenco"/>
              <w:ind w:left="0"/>
            </w:pPr>
            <w:r w:rsidRPr="00B01AA7">
              <w:t>Di seguito scrutinio</w:t>
            </w:r>
          </w:p>
        </w:tc>
        <w:tc>
          <w:tcPr>
            <w:tcW w:w="2835" w:type="dxa"/>
          </w:tcPr>
          <w:p w:rsidR="00B01AA7" w:rsidRPr="00B01AA7" w:rsidRDefault="00B01AA7"/>
        </w:tc>
        <w:tc>
          <w:tcPr>
            <w:tcW w:w="1843" w:type="dxa"/>
          </w:tcPr>
          <w:p w:rsidR="00B01AA7" w:rsidRPr="00B01AA7" w:rsidRDefault="00B01AA7" w:rsidP="00274602">
            <w:pPr>
              <w:pStyle w:val="Paragrafoelenco"/>
              <w:ind w:left="0"/>
            </w:pPr>
            <w:r w:rsidRPr="00B01AA7">
              <w:t>Tutti</w:t>
            </w:r>
          </w:p>
        </w:tc>
      </w:tr>
    </w:tbl>
    <w:p w:rsidR="00B01AA7" w:rsidRDefault="00274602" w:rsidP="00F00414"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</w:t>
      </w:r>
      <w:r w:rsidR="00F00414">
        <w:t xml:space="preserve"> </w:t>
      </w:r>
    </w:p>
    <w:p w:rsidR="00F97466" w:rsidRDefault="00F97466" w:rsidP="00B01AA7">
      <w:pPr>
        <w:jc w:val="center"/>
      </w:pPr>
      <w:r>
        <w:t>IL DIRIGENTE SCOLASTICO</w:t>
      </w:r>
    </w:p>
    <w:p w:rsidR="00B01AA7" w:rsidRDefault="00B01AA7" w:rsidP="00B01AA7">
      <w:pPr>
        <w:jc w:val="center"/>
      </w:pPr>
    </w:p>
    <w:p w:rsidR="00F97466" w:rsidRDefault="00274602" w:rsidP="00B01AA7">
      <w:pPr>
        <w:jc w:val="center"/>
      </w:pPr>
      <w:r>
        <w:t xml:space="preserve">Ing. </w:t>
      </w:r>
      <w:r w:rsidR="004E159A">
        <w:t>Pi</w:t>
      </w:r>
      <w:r w:rsidR="00B01AA7">
        <w:t>e</w:t>
      </w:r>
      <w:r w:rsidR="004E159A">
        <w:t>tro Paolo</w:t>
      </w:r>
      <w:r w:rsidR="00F97466">
        <w:t xml:space="preserve"> </w:t>
      </w:r>
      <w:proofErr w:type="spellStart"/>
      <w:r>
        <w:t>Meduri</w:t>
      </w:r>
      <w:proofErr w:type="spellEnd"/>
    </w:p>
    <w:p w:rsidR="00F97466" w:rsidRDefault="00F97466"/>
    <w:sectPr w:rsidR="00F97466" w:rsidSect="00B01AA7">
      <w:pgSz w:w="11906" w:h="16838"/>
      <w:pgMar w:top="1134" w:right="426" w:bottom="141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95DF2"/>
    <w:multiLevelType w:val="hybridMultilevel"/>
    <w:tmpl w:val="C7988D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283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67E"/>
    <w:rsid w:val="000049F9"/>
    <w:rsid w:val="00007FD6"/>
    <w:rsid w:val="00015941"/>
    <w:rsid w:val="000262EC"/>
    <w:rsid w:val="000360AD"/>
    <w:rsid w:val="001207BD"/>
    <w:rsid w:val="001A1578"/>
    <w:rsid w:val="001A5913"/>
    <w:rsid w:val="00252636"/>
    <w:rsid w:val="00274602"/>
    <w:rsid w:val="00294C56"/>
    <w:rsid w:val="002B15B5"/>
    <w:rsid w:val="00304EC7"/>
    <w:rsid w:val="00311F24"/>
    <w:rsid w:val="003767C9"/>
    <w:rsid w:val="004E159A"/>
    <w:rsid w:val="005103C7"/>
    <w:rsid w:val="00563C8B"/>
    <w:rsid w:val="0058360E"/>
    <w:rsid w:val="00613A8A"/>
    <w:rsid w:val="00642313"/>
    <w:rsid w:val="00655EE8"/>
    <w:rsid w:val="006638AC"/>
    <w:rsid w:val="00665E0B"/>
    <w:rsid w:val="006935D9"/>
    <w:rsid w:val="006949F3"/>
    <w:rsid w:val="006C4000"/>
    <w:rsid w:val="006E7AEA"/>
    <w:rsid w:val="00762D2A"/>
    <w:rsid w:val="007F4C7D"/>
    <w:rsid w:val="00827A38"/>
    <w:rsid w:val="00890895"/>
    <w:rsid w:val="008F7B7F"/>
    <w:rsid w:val="0091679C"/>
    <w:rsid w:val="00951CD9"/>
    <w:rsid w:val="009C0D4C"/>
    <w:rsid w:val="00A07DD2"/>
    <w:rsid w:val="00A17CBD"/>
    <w:rsid w:val="00A26F8D"/>
    <w:rsid w:val="00A5567E"/>
    <w:rsid w:val="00A66279"/>
    <w:rsid w:val="00A97BE8"/>
    <w:rsid w:val="00AD7E71"/>
    <w:rsid w:val="00B01AA7"/>
    <w:rsid w:val="00B0650D"/>
    <w:rsid w:val="00B5504E"/>
    <w:rsid w:val="00BA45EF"/>
    <w:rsid w:val="00C2181F"/>
    <w:rsid w:val="00C240F6"/>
    <w:rsid w:val="00C728E7"/>
    <w:rsid w:val="00CA00AB"/>
    <w:rsid w:val="00CB6340"/>
    <w:rsid w:val="00CD008C"/>
    <w:rsid w:val="00D77D6E"/>
    <w:rsid w:val="00DF7295"/>
    <w:rsid w:val="00DF7586"/>
    <w:rsid w:val="00EE258D"/>
    <w:rsid w:val="00EE6FA2"/>
    <w:rsid w:val="00F00414"/>
    <w:rsid w:val="00F34E8E"/>
    <w:rsid w:val="00F55F62"/>
    <w:rsid w:val="00F62349"/>
    <w:rsid w:val="00F97466"/>
    <w:rsid w:val="00FB7FB5"/>
    <w:rsid w:val="00FD436D"/>
    <w:rsid w:val="00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7AEA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E7AEA"/>
    <w:pPr>
      <w:ind w:left="720"/>
      <w:contextualSpacing/>
    </w:pPr>
  </w:style>
  <w:style w:type="table" w:styleId="Grigliatabella">
    <w:name w:val="Table Grid"/>
    <w:basedOn w:val="Tabellanormale"/>
    <w:uiPriority w:val="59"/>
    <w:rsid w:val="006E7A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7AEA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E7AEA"/>
    <w:pPr>
      <w:ind w:left="720"/>
      <w:contextualSpacing/>
    </w:pPr>
  </w:style>
  <w:style w:type="table" w:styleId="Grigliatabella">
    <w:name w:val="Table Grid"/>
    <w:basedOn w:val="Tabellanormale"/>
    <w:uiPriority w:val="59"/>
    <w:rsid w:val="006E7A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calendario%20esami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calendario esami</Template>
  <TotalTime>8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UTENTE</cp:lastModifiedBy>
  <cp:revision>4</cp:revision>
  <cp:lastPrinted>2015-05-06T07:37:00Z</cp:lastPrinted>
  <dcterms:created xsi:type="dcterms:W3CDTF">2015-05-06T07:28:00Z</dcterms:created>
  <dcterms:modified xsi:type="dcterms:W3CDTF">2015-05-06T07:38:00Z</dcterms:modified>
</cp:coreProperties>
</file>